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B350B" w14:textId="2AB73F5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5A088F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5A088F">
        <w:rPr>
          <w:rFonts w:ascii="Corbel" w:hAnsi="Corbel"/>
          <w:bCs/>
          <w:i/>
        </w:rPr>
        <w:t>25</w:t>
      </w:r>
    </w:p>
    <w:p w14:paraId="70EEDC4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684B415" w14:textId="13D22295" w:rsidR="0085747A" w:rsidRDefault="0071620A" w:rsidP="009E5C0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77873">
        <w:rPr>
          <w:rFonts w:ascii="Corbel" w:hAnsi="Corbel"/>
          <w:b/>
          <w:smallCaps/>
          <w:sz w:val="24"/>
          <w:szCs w:val="24"/>
        </w:rPr>
        <w:t xml:space="preserve">  </w:t>
      </w:r>
      <w:r w:rsidR="00E838C2">
        <w:rPr>
          <w:rFonts w:ascii="Corbel" w:hAnsi="Corbel"/>
          <w:iCs/>
          <w:smallCaps/>
          <w:sz w:val="24"/>
          <w:szCs w:val="24"/>
        </w:rPr>
        <w:t>202</w:t>
      </w:r>
      <w:r w:rsidR="00037204">
        <w:rPr>
          <w:rFonts w:ascii="Corbel" w:hAnsi="Corbel"/>
          <w:iCs/>
          <w:smallCaps/>
          <w:sz w:val="24"/>
          <w:szCs w:val="24"/>
        </w:rPr>
        <w:t>6</w:t>
      </w:r>
      <w:r w:rsidR="00E838C2">
        <w:rPr>
          <w:rFonts w:ascii="Corbel" w:hAnsi="Corbel"/>
          <w:iCs/>
          <w:smallCaps/>
          <w:sz w:val="24"/>
          <w:szCs w:val="24"/>
        </w:rPr>
        <w:t>-202</w:t>
      </w:r>
      <w:r w:rsidR="00037204">
        <w:rPr>
          <w:rFonts w:ascii="Corbel" w:hAnsi="Corbel"/>
          <w:iCs/>
          <w:smallCaps/>
          <w:sz w:val="24"/>
          <w:szCs w:val="24"/>
        </w:rPr>
        <w:t>8</w:t>
      </w:r>
    </w:p>
    <w:p w14:paraId="702FE536" w14:textId="1CDB503D" w:rsidR="008E610E" w:rsidRPr="008E610E" w:rsidRDefault="00445970" w:rsidP="008E610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EC54F8">
        <w:rPr>
          <w:rFonts w:ascii="Corbel" w:hAnsi="Corbel"/>
          <w:sz w:val="20"/>
          <w:szCs w:val="20"/>
        </w:rPr>
        <w:t>Rok akademicki   202</w:t>
      </w:r>
      <w:r w:rsidR="00037204">
        <w:rPr>
          <w:rFonts w:ascii="Corbel" w:hAnsi="Corbel"/>
          <w:sz w:val="20"/>
          <w:szCs w:val="20"/>
        </w:rPr>
        <w:t>7</w:t>
      </w:r>
      <w:r w:rsidR="00EC54F8">
        <w:rPr>
          <w:rFonts w:ascii="Corbel" w:hAnsi="Corbel"/>
          <w:sz w:val="20"/>
          <w:szCs w:val="20"/>
        </w:rPr>
        <w:t>/202</w:t>
      </w:r>
      <w:r w:rsidR="00037204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40FAD9FE" w14:textId="787944C5" w:rsidR="0085747A" w:rsidRPr="009C54AE" w:rsidRDefault="0085747A" w:rsidP="008E610E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289C09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0FA2F6" w14:textId="77777777" w:rsidTr="00B819C8">
        <w:tc>
          <w:tcPr>
            <w:tcW w:w="2694" w:type="dxa"/>
            <w:vAlign w:val="center"/>
          </w:tcPr>
          <w:p w14:paraId="29AF0A9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37499B" w14:textId="77777777" w:rsidR="0085747A" w:rsidRPr="00EC54F8" w:rsidRDefault="00946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C54F8"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541BBB" w:rsidRPr="00EC54F8">
              <w:rPr>
                <w:rFonts w:ascii="Corbel" w:hAnsi="Corbel"/>
                <w:sz w:val="24"/>
                <w:szCs w:val="24"/>
              </w:rPr>
              <w:t>wykluczenia społecznego</w:t>
            </w:r>
          </w:p>
        </w:tc>
      </w:tr>
      <w:tr w:rsidR="0085747A" w:rsidRPr="009C54AE" w14:paraId="577FF3E7" w14:textId="77777777" w:rsidTr="00B819C8">
        <w:tc>
          <w:tcPr>
            <w:tcW w:w="2694" w:type="dxa"/>
            <w:vAlign w:val="center"/>
          </w:tcPr>
          <w:p w14:paraId="19EBA78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87096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ADBFD67" w14:textId="77777777" w:rsidTr="00B819C8">
        <w:tc>
          <w:tcPr>
            <w:tcW w:w="2694" w:type="dxa"/>
            <w:vAlign w:val="center"/>
          </w:tcPr>
          <w:p w14:paraId="62BCD60F" w14:textId="77777777" w:rsidR="0085747A" w:rsidRPr="009C54AE" w:rsidRDefault="000E326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6CED65" w14:textId="54BB308B" w:rsidR="0085747A" w:rsidRPr="009C54AE" w:rsidRDefault="00C34F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4F9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81ED22E" w14:textId="77777777" w:rsidTr="00B819C8">
        <w:tc>
          <w:tcPr>
            <w:tcW w:w="2694" w:type="dxa"/>
            <w:vAlign w:val="center"/>
          </w:tcPr>
          <w:p w14:paraId="74953DB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6DB754" w14:textId="77777777" w:rsidR="0085747A" w:rsidRPr="009C54AE" w:rsidRDefault="000E32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027EA841" w14:textId="77777777" w:rsidTr="00B819C8">
        <w:tc>
          <w:tcPr>
            <w:tcW w:w="2694" w:type="dxa"/>
            <w:vAlign w:val="center"/>
          </w:tcPr>
          <w:p w14:paraId="1171FF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578B0F" w14:textId="77777777" w:rsidR="0085747A" w:rsidRPr="009C54AE" w:rsidRDefault="00393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E326C">
              <w:rPr>
                <w:rFonts w:ascii="Corbel" w:hAnsi="Corbel"/>
                <w:b w:val="0"/>
                <w:sz w:val="24"/>
                <w:szCs w:val="24"/>
              </w:rPr>
              <w:t xml:space="preserve">, specjalność </w:t>
            </w:r>
            <w:r w:rsidR="00887C66">
              <w:rPr>
                <w:rFonts w:ascii="Corbel" w:hAnsi="Corbel"/>
                <w:b w:val="0"/>
                <w:sz w:val="24"/>
                <w:szCs w:val="24"/>
              </w:rPr>
              <w:t>Pedagogika O</w:t>
            </w:r>
            <w:r w:rsidR="000E326C">
              <w:rPr>
                <w:rFonts w:ascii="Corbel" w:hAnsi="Corbel"/>
                <w:b w:val="0"/>
                <w:sz w:val="24"/>
                <w:szCs w:val="24"/>
              </w:rPr>
              <w:t>piekuńczo-</w:t>
            </w:r>
            <w:r w:rsidR="00887C66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0E326C"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9C54AE" w14:paraId="051CD73E" w14:textId="77777777" w:rsidTr="00B819C8">
        <w:tc>
          <w:tcPr>
            <w:tcW w:w="2694" w:type="dxa"/>
            <w:vAlign w:val="center"/>
          </w:tcPr>
          <w:p w14:paraId="5009650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74DBB1" w14:textId="77777777" w:rsidR="0085747A" w:rsidRPr="009C54AE" w:rsidRDefault="00DF1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3926169F" w14:textId="77777777" w:rsidTr="00B819C8">
        <w:tc>
          <w:tcPr>
            <w:tcW w:w="2694" w:type="dxa"/>
            <w:vAlign w:val="center"/>
          </w:tcPr>
          <w:p w14:paraId="3E7A13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37F104" w14:textId="77777777" w:rsidR="0085747A" w:rsidRPr="009C54AE" w:rsidRDefault="00DF1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B129B62" w14:textId="77777777" w:rsidTr="00B819C8">
        <w:tc>
          <w:tcPr>
            <w:tcW w:w="2694" w:type="dxa"/>
            <w:vAlign w:val="center"/>
          </w:tcPr>
          <w:p w14:paraId="053EA87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FD14A0C" w14:textId="77777777" w:rsidR="0085747A" w:rsidRPr="009C54AE" w:rsidRDefault="00917F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</w:t>
            </w:r>
            <w:r w:rsidR="00393F4B">
              <w:rPr>
                <w:rFonts w:ascii="Corbel" w:hAnsi="Corbel"/>
                <w:b w:val="0"/>
                <w:sz w:val="24"/>
                <w:szCs w:val="24"/>
              </w:rPr>
              <w:t>jonarn</w:t>
            </w:r>
            <w:r w:rsidR="000E326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1A4AF082" w14:textId="77777777" w:rsidTr="00B819C8">
        <w:tc>
          <w:tcPr>
            <w:tcW w:w="2694" w:type="dxa"/>
            <w:vAlign w:val="center"/>
          </w:tcPr>
          <w:p w14:paraId="03DFBD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96607ED" w14:textId="77777777" w:rsidR="0085747A" w:rsidRPr="009C54AE" w:rsidRDefault="00DF1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5747A" w:rsidRPr="009C54AE" w14:paraId="6A8AECC4" w14:textId="77777777" w:rsidTr="00B819C8">
        <w:tc>
          <w:tcPr>
            <w:tcW w:w="2694" w:type="dxa"/>
            <w:vAlign w:val="center"/>
          </w:tcPr>
          <w:p w14:paraId="47F963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766845" w14:textId="77777777" w:rsidR="0085747A" w:rsidRPr="009C54AE" w:rsidRDefault="000E32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E46975B" w14:textId="77777777" w:rsidTr="00B819C8">
        <w:tc>
          <w:tcPr>
            <w:tcW w:w="2694" w:type="dxa"/>
            <w:vAlign w:val="center"/>
          </w:tcPr>
          <w:p w14:paraId="6EAA02E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3E40BF" w14:textId="77777777" w:rsidR="00923D7D" w:rsidRPr="009C54AE" w:rsidRDefault="00DF1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E5A4DD3" w14:textId="77777777" w:rsidTr="00B819C8">
        <w:tc>
          <w:tcPr>
            <w:tcW w:w="2694" w:type="dxa"/>
            <w:vAlign w:val="center"/>
          </w:tcPr>
          <w:p w14:paraId="2529723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0ED6FC" w14:textId="77777777" w:rsidR="0085747A" w:rsidRPr="009C54AE" w:rsidRDefault="00A44E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41BBB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85747A" w:rsidRPr="009C54AE" w14:paraId="16FAA7D6" w14:textId="77777777" w:rsidTr="00B819C8">
        <w:tc>
          <w:tcPr>
            <w:tcW w:w="2694" w:type="dxa"/>
            <w:vAlign w:val="center"/>
          </w:tcPr>
          <w:p w14:paraId="79686E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52866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90579B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7787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21BF59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A988F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3F7F67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8892C1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4C4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E9929F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D1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53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01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20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78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0D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47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F0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0E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F9F63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85EF" w14:textId="77777777" w:rsidR="00015B8F" w:rsidRPr="009C54AE" w:rsidRDefault="00DF1B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0D4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FC30" w14:textId="77777777" w:rsidR="00015B8F" w:rsidRPr="009C54AE" w:rsidRDefault="00917F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9B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695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7E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E3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A6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6577" w14:textId="77777777" w:rsidR="00015B8F" w:rsidRPr="009C54AE" w:rsidRDefault="000111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3091" w14:textId="77777777" w:rsidR="00015B8F" w:rsidRPr="009C54AE" w:rsidRDefault="00917F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06AA265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11C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579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E4B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710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57D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54D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29C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15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A7C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49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88C830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8BBE0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069AA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685077" w14:textId="77777777" w:rsidR="0085747A" w:rsidRPr="00541BB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541BBB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75E39D8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81E21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EA8D2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  <w:r w:rsidR="00F9553B">
        <w:rPr>
          <w:rFonts w:ascii="Corbel" w:hAnsi="Corbel"/>
          <w:b w:val="0"/>
          <w:smallCaps w:val="0"/>
          <w:szCs w:val="24"/>
        </w:rPr>
        <w:t>.</w:t>
      </w:r>
    </w:p>
    <w:p w14:paraId="1F356BD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77790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6A5AB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5777A27" w14:textId="77777777" w:rsidTr="00745302">
        <w:tc>
          <w:tcPr>
            <w:tcW w:w="9670" w:type="dxa"/>
          </w:tcPr>
          <w:p w14:paraId="5C278E53" w14:textId="77777777" w:rsidR="00E6193B" w:rsidRPr="00E6193B" w:rsidRDefault="00E6193B" w:rsidP="00E61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454"/>
            </w:tblGrid>
            <w:tr w:rsidR="00E6193B" w:rsidRPr="00E6193B" w14:paraId="0385B582" w14:textId="77777777">
              <w:trPr>
                <w:trHeight w:val="90"/>
              </w:trPr>
              <w:tc>
                <w:tcPr>
                  <w:tcW w:w="0" w:type="auto"/>
                </w:tcPr>
                <w:p w14:paraId="748BF08C" w14:textId="77777777" w:rsidR="00E6193B" w:rsidRPr="00E6193B" w:rsidRDefault="00E6193B" w:rsidP="00E6193B">
                  <w:pPr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6193B"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  <w:t xml:space="preserve">Podstawowa wiedza z zakresu pedagogiki i socjologii.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9238"/>
                  </w:tblGrid>
                  <w:tr w:rsidR="00E6193B" w:rsidRPr="00E6193B" w14:paraId="63515B37" w14:textId="77777777">
                    <w:trPr>
                      <w:trHeight w:val="206"/>
                    </w:trPr>
                    <w:tc>
                      <w:tcPr>
                        <w:tcW w:w="0" w:type="auto"/>
                      </w:tcPr>
                      <w:p w14:paraId="3798285D" w14:textId="77777777" w:rsidR="00E6193B" w:rsidRPr="00E6193B" w:rsidRDefault="00E6193B" w:rsidP="00E6193B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rbel" w:hAnsi="Corbel"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E6193B">
                          <w:rPr>
                            <w:rFonts w:ascii="Corbel" w:hAnsi="Corbel"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Umiejętności w zakresie analizy, syntezy, wnioskowania, uogólniania na temat </w:t>
                        </w:r>
                        <w:r w:rsidRPr="00E6193B">
                          <w:rPr>
                            <w:rFonts w:ascii="Corbel" w:hAnsi="Corbel"/>
                            <w:color w:val="000000"/>
                            <w:sz w:val="24"/>
                            <w:szCs w:val="24"/>
                            <w:lang w:eastAsia="pl-PL"/>
                          </w:rPr>
                          <w:lastRenderedPageBreak/>
                          <w:t xml:space="preserve">różnorodnych problemów życia społecznego. </w:t>
                        </w:r>
                      </w:p>
                    </w:tc>
                  </w:tr>
                </w:tbl>
                <w:p w14:paraId="4325283E" w14:textId="77777777" w:rsidR="00E6193B" w:rsidRPr="00E6193B" w:rsidRDefault="00E6193B" w:rsidP="00E619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3B90EDA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1FB018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39614A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A2B5B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021002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106CA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A25266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1ABB4E8" w14:textId="77777777" w:rsidTr="00923D7D">
        <w:tc>
          <w:tcPr>
            <w:tcW w:w="851" w:type="dxa"/>
            <w:vAlign w:val="center"/>
          </w:tcPr>
          <w:p w14:paraId="3E3EE7D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E508284" w14:textId="77777777" w:rsidR="0085747A" w:rsidRPr="001B6FAD" w:rsidRDefault="00541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Student 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wymieni i z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interpret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uje 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zjawiska i procesy związane z wykluczeniem społecznym, wska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że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ich konsekwencje, </w:t>
            </w:r>
          </w:p>
        </w:tc>
      </w:tr>
      <w:tr w:rsidR="0085747A" w:rsidRPr="009C54AE" w14:paraId="5ED9857A" w14:textId="77777777" w:rsidTr="00923D7D">
        <w:tc>
          <w:tcPr>
            <w:tcW w:w="851" w:type="dxa"/>
            <w:vAlign w:val="center"/>
          </w:tcPr>
          <w:p w14:paraId="7347EF89" w14:textId="77777777" w:rsidR="0085747A" w:rsidRPr="009C54AE" w:rsidRDefault="00541B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9BD5102" w14:textId="77777777" w:rsidR="0085747A" w:rsidRPr="001B6FAD" w:rsidRDefault="00541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Student przygot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uje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prosty scenariusz przebiegu zjawisk związanych z marginalizacją społeczną wykorzyst</w:t>
            </w:r>
            <w:r w:rsid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ując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wiedzę teoretyczną do opisu i analizy wykluczenia społecznego</w:t>
            </w:r>
          </w:p>
        </w:tc>
      </w:tr>
      <w:tr w:rsidR="0085747A" w:rsidRPr="009C54AE" w14:paraId="2C2E7F50" w14:textId="77777777" w:rsidTr="00923D7D">
        <w:tc>
          <w:tcPr>
            <w:tcW w:w="851" w:type="dxa"/>
            <w:vAlign w:val="center"/>
          </w:tcPr>
          <w:p w14:paraId="59E28BA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41BB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314B346" w14:textId="77777777" w:rsidR="0085747A" w:rsidRPr="001B6FAD" w:rsidRDefault="00541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B6F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</w:t>
            </w:r>
            <w:r w:rsidR="001B6FAD" w:rsidRPr="001B6FAD">
              <w:rPr>
                <w:rFonts w:ascii="Corbel" w:hAnsi="Corbel"/>
                <w:b w:val="0"/>
                <w:bCs/>
                <w:sz w:val="24"/>
                <w:szCs w:val="24"/>
              </w:rPr>
              <w:t>opracuje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prac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ę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pisemn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ą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i wystąpienia ustne uwzględniające tematykę profilaktyki wykluczenia społecznego.</w:t>
            </w:r>
          </w:p>
        </w:tc>
      </w:tr>
    </w:tbl>
    <w:p w14:paraId="0ED6F5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79CEBD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A10245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FC322A9" w14:textId="77777777" w:rsidTr="0071620A">
        <w:tc>
          <w:tcPr>
            <w:tcW w:w="1701" w:type="dxa"/>
            <w:vAlign w:val="center"/>
          </w:tcPr>
          <w:p w14:paraId="285009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19328A0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58A511A" w14:textId="77777777" w:rsidR="000E3F79" w:rsidRPr="009C54AE" w:rsidRDefault="000E3F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4656172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C52C024" w14:textId="77777777" w:rsidTr="005E6E85">
        <w:tc>
          <w:tcPr>
            <w:tcW w:w="1701" w:type="dxa"/>
          </w:tcPr>
          <w:p w14:paraId="2C15920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28FC7EB" w14:textId="77777777" w:rsidR="00E6193B" w:rsidRPr="00E6193B" w:rsidRDefault="00DF6C3C" w:rsidP="00E619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FA2975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Scharakteryzuje wpływ wykluczenia społecznego na rozwój człowieka w aspekcie biologicznym, psychologicznym i społecznym.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E6193B" w:rsidRPr="00E6193B" w14:paraId="13E746DD" w14:textId="77777777">
              <w:trPr>
                <w:trHeight w:val="205"/>
              </w:trPr>
              <w:tc>
                <w:tcPr>
                  <w:tcW w:w="0" w:type="auto"/>
                </w:tcPr>
                <w:p w14:paraId="70F5771B" w14:textId="77777777" w:rsidR="00E6193B" w:rsidRPr="00E6193B" w:rsidRDefault="00E6193B" w:rsidP="00E619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2A965019" w14:textId="77777777" w:rsidR="0085747A" w:rsidRPr="00CC0120" w:rsidRDefault="0085747A" w:rsidP="00E6193B">
            <w:pPr>
              <w:pStyle w:val="Akapitzlist"/>
              <w:spacing w:before="60"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638B9151" w14:textId="77777777" w:rsidR="0085747A" w:rsidRPr="00CC0120" w:rsidRDefault="00DF6C3C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18D527BF" w14:textId="77777777" w:rsidTr="005E6E85">
        <w:tc>
          <w:tcPr>
            <w:tcW w:w="1701" w:type="dxa"/>
          </w:tcPr>
          <w:p w14:paraId="0DA21E9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F7D387E" w14:textId="77777777" w:rsidR="0085747A" w:rsidRPr="00CC0120" w:rsidRDefault="00DF6C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975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>Zinterpretuje wykluczenie społeczne jako przejaw braku więzi społecznych</w:t>
            </w:r>
          </w:p>
        </w:tc>
        <w:tc>
          <w:tcPr>
            <w:tcW w:w="1873" w:type="dxa"/>
          </w:tcPr>
          <w:p w14:paraId="21ECE9E1" w14:textId="77777777" w:rsidR="0085747A" w:rsidRPr="00CC0120" w:rsidRDefault="00DF6C3C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1F2594C6" w14:textId="77777777" w:rsidTr="005E6E85">
        <w:tc>
          <w:tcPr>
            <w:tcW w:w="1701" w:type="dxa"/>
          </w:tcPr>
          <w:p w14:paraId="446277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41BB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07DC4BB" w14:textId="77777777" w:rsidR="00E6193B" w:rsidRPr="00E6193B" w:rsidRDefault="00880F33" w:rsidP="00E619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FA2975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Zinterpretuje role wybranych struktur społecznych i instytucji życia społecznego w przeciwdziałaniu problemowi wykluczenia społecznego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E6193B" w:rsidRPr="00E6193B" w14:paraId="0B74D678" w14:textId="77777777">
              <w:trPr>
                <w:trHeight w:val="204"/>
              </w:trPr>
              <w:tc>
                <w:tcPr>
                  <w:tcW w:w="0" w:type="auto"/>
                </w:tcPr>
                <w:p w14:paraId="43F0E458" w14:textId="77777777" w:rsidR="00E6193B" w:rsidRPr="00E6193B" w:rsidRDefault="00E6193B" w:rsidP="00E619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1C546C8C" w14:textId="77777777" w:rsidR="0085747A" w:rsidRPr="00CC01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DD4FE1D" w14:textId="77777777" w:rsidR="0085747A" w:rsidRPr="00CC0120" w:rsidRDefault="00880F33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541BBB" w:rsidRPr="009C54AE" w14:paraId="34176E12" w14:textId="77777777" w:rsidTr="005E6E85">
        <w:tc>
          <w:tcPr>
            <w:tcW w:w="1701" w:type="dxa"/>
          </w:tcPr>
          <w:p w14:paraId="7FC93BAE" w14:textId="77777777" w:rsidR="00541BBB" w:rsidRPr="009C54AE" w:rsidRDefault="00541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603748D" w14:textId="77777777" w:rsidR="00541BBB" w:rsidRPr="00CC0120" w:rsidRDefault="00880F33" w:rsidP="00E6193B">
            <w:pPr>
              <w:pStyle w:val="Akapitzlist"/>
              <w:spacing w:before="60"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975">
              <w:rPr>
                <w:rStyle w:val="wrtext"/>
                <w:rFonts w:ascii="Corbel" w:hAnsi="Corbel"/>
                <w:sz w:val="24"/>
                <w:szCs w:val="24"/>
              </w:rPr>
              <w:t>Opracuje scenariusz działań profilaktycznych  w oparciu o współpracę ze specjalistami w zespołach interdyscyplinarnych</w:t>
            </w:r>
          </w:p>
        </w:tc>
        <w:tc>
          <w:tcPr>
            <w:tcW w:w="1873" w:type="dxa"/>
          </w:tcPr>
          <w:p w14:paraId="2D9B2642" w14:textId="77777777" w:rsidR="00541BBB" w:rsidRPr="00CC0120" w:rsidRDefault="00880F33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014E1" w:rsidRPr="009C54AE" w14:paraId="5400A4D5" w14:textId="77777777" w:rsidTr="005E6E85">
        <w:tc>
          <w:tcPr>
            <w:tcW w:w="1701" w:type="dxa"/>
          </w:tcPr>
          <w:p w14:paraId="01E675F2" w14:textId="77777777" w:rsidR="006014E1" w:rsidRDefault="00601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1476A62" w14:textId="77777777" w:rsidR="006014E1" w:rsidRPr="00CC0120" w:rsidRDefault="00880F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975">
              <w:rPr>
                <w:rFonts w:ascii="Corbel" w:hAnsi="Corbel"/>
                <w:b w:val="0"/>
                <w:smallCaps w:val="0"/>
                <w:szCs w:val="24"/>
              </w:rPr>
              <w:t>Skonstruuje program oddziaływań pedagogicznych w odniesieniu do osób wykluczonych społecznie w oparciu o wiedzę z zakresu nauk pedagogicznych</w:t>
            </w:r>
          </w:p>
        </w:tc>
        <w:tc>
          <w:tcPr>
            <w:tcW w:w="1873" w:type="dxa"/>
          </w:tcPr>
          <w:p w14:paraId="2BC8DE30" w14:textId="77777777" w:rsidR="006014E1" w:rsidRPr="00CC0120" w:rsidRDefault="00880F33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6014E1" w:rsidRPr="009C54AE" w14:paraId="3825B4BB" w14:textId="77777777" w:rsidTr="005E6E85">
        <w:tc>
          <w:tcPr>
            <w:tcW w:w="1701" w:type="dxa"/>
          </w:tcPr>
          <w:p w14:paraId="37C05E6D" w14:textId="77777777" w:rsidR="006014E1" w:rsidRDefault="00601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9F35210" w14:textId="77777777" w:rsidR="006014E1" w:rsidRPr="00CC0120" w:rsidRDefault="00880F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975">
              <w:rPr>
                <w:rFonts w:ascii="Corbel" w:hAnsi="Corbel"/>
                <w:b w:val="0"/>
                <w:smallCaps w:val="0"/>
                <w:szCs w:val="24"/>
              </w:rPr>
              <w:t>Zaprojektuje formy działań społecznych mających na celu zapobieganie wykluczeniu społecznemu</w:t>
            </w:r>
          </w:p>
        </w:tc>
        <w:tc>
          <w:tcPr>
            <w:tcW w:w="1873" w:type="dxa"/>
          </w:tcPr>
          <w:p w14:paraId="36A0212E" w14:textId="77777777" w:rsidR="006014E1" w:rsidRPr="00CC0120" w:rsidRDefault="00880F33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19934D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174388" w14:textId="77777777" w:rsidR="00880F33" w:rsidRDefault="00880F3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E868AE6" w14:textId="77777777" w:rsidR="00880F33" w:rsidRDefault="00880F3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A8B993C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825A0E" w14:textId="77777777" w:rsidR="00BF61DD" w:rsidRDefault="00BF61D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59AF5" w14:textId="77777777" w:rsidR="00BF61DD" w:rsidRPr="009C54AE" w:rsidRDefault="00BF61DD" w:rsidP="00BF61D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46D69AF8" w14:textId="77777777" w:rsidR="00BF61DD" w:rsidRPr="009C54AE" w:rsidRDefault="00BF61D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E93F142" w14:textId="77777777" w:rsidTr="00BF61DD">
        <w:tc>
          <w:tcPr>
            <w:tcW w:w="9520" w:type="dxa"/>
          </w:tcPr>
          <w:p w14:paraId="3204008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168EDDC" w14:textId="77777777" w:rsidTr="00BF61DD">
        <w:tc>
          <w:tcPr>
            <w:tcW w:w="9520" w:type="dxa"/>
          </w:tcPr>
          <w:p w14:paraId="6C9B6B1B" w14:textId="77777777" w:rsidR="0085747A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Poj</w:t>
            </w:r>
            <w:r w:rsidRPr="000E3F79">
              <w:rPr>
                <w:rFonts w:ascii="Corbel" w:hAnsi="Corbel" w:cs="Arial"/>
              </w:rPr>
              <w:t>ę</w:t>
            </w:r>
            <w:r w:rsidRPr="000E3F79">
              <w:rPr>
                <w:rFonts w:ascii="Corbel" w:hAnsi="Corbel" w:cs="Arial"/>
                <w:sz w:val="23"/>
                <w:szCs w:val="23"/>
              </w:rPr>
              <w:t>cie marginalizacji i wykluczenia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ecznego</w:t>
            </w:r>
          </w:p>
        </w:tc>
      </w:tr>
      <w:tr w:rsidR="0085747A" w:rsidRPr="009C54AE" w14:paraId="4B69E0F2" w14:textId="77777777" w:rsidTr="00BF61DD">
        <w:tc>
          <w:tcPr>
            <w:tcW w:w="9520" w:type="dxa"/>
          </w:tcPr>
          <w:p w14:paraId="5179DEEC" w14:textId="77777777" w:rsidR="0085747A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Diagnozowanie wykluczenia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ecznego, operacjonalizacja i pomiar (wska</w:t>
            </w:r>
            <w:r w:rsidRPr="000E3F79">
              <w:rPr>
                <w:rFonts w:ascii="Corbel" w:hAnsi="Corbel" w:cs="Arial"/>
              </w:rPr>
              <w:t>ź</w:t>
            </w:r>
            <w:r w:rsidRPr="000E3F79">
              <w:rPr>
                <w:rFonts w:ascii="Corbel" w:hAnsi="Corbel" w:cs="Arial"/>
                <w:sz w:val="23"/>
                <w:szCs w:val="23"/>
              </w:rPr>
              <w:t>niki i miary</w:t>
            </w:r>
          </w:p>
        </w:tc>
      </w:tr>
      <w:tr w:rsidR="0085747A" w:rsidRPr="009C54AE" w14:paraId="4696A95F" w14:textId="77777777" w:rsidTr="00BF61DD">
        <w:tc>
          <w:tcPr>
            <w:tcW w:w="9520" w:type="dxa"/>
          </w:tcPr>
          <w:p w14:paraId="37E77C41" w14:textId="77777777" w:rsidR="0085747A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Procesy marginalizacji w warunkach transformacji ustrojowej w Polsce</w:t>
            </w:r>
          </w:p>
        </w:tc>
      </w:tr>
      <w:tr w:rsidR="00AD7DE6" w:rsidRPr="009C54AE" w14:paraId="380E3451" w14:textId="77777777" w:rsidTr="00BF61DD">
        <w:tc>
          <w:tcPr>
            <w:tcW w:w="9520" w:type="dxa"/>
          </w:tcPr>
          <w:p w14:paraId="1CEC8099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Marginalizacja osób bezrobotnych</w:t>
            </w:r>
          </w:p>
        </w:tc>
      </w:tr>
      <w:tr w:rsidR="00AD7DE6" w:rsidRPr="009C54AE" w14:paraId="7135E28D" w14:textId="77777777" w:rsidTr="00BF61DD">
        <w:tc>
          <w:tcPr>
            <w:tcW w:w="9520" w:type="dxa"/>
          </w:tcPr>
          <w:p w14:paraId="13F9CCE3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Marginalizacja osób niepe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nosprawnych</w:t>
            </w:r>
          </w:p>
        </w:tc>
      </w:tr>
      <w:tr w:rsidR="00AD7DE6" w:rsidRPr="009C54AE" w14:paraId="4C028ADA" w14:textId="77777777" w:rsidTr="00BF61DD">
        <w:tc>
          <w:tcPr>
            <w:tcW w:w="9520" w:type="dxa"/>
          </w:tcPr>
          <w:p w14:paraId="3B411D01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Marginalizacja klientów instytucji pomocy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ecznej</w:t>
            </w:r>
          </w:p>
        </w:tc>
      </w:tr>
      <w:tr w:rsidR="00AD7DE6" w:rsidRPr="009C54AE" w14:paraId="3EF6C44C" w14:textId="77777777" w:rsidTr="00BF61DD">
        <w:tc>
          <w:tcPr>
            <w:tcW w:w="9520" w:type="dxa"/>
          </w:tcPr>
          <w:p w14:paraId="18959EB8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Problematyka wykluczenia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ecznego w polityce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ecznej pa</w:t>
            </w:r>
            <w:r w:rsidRPr="000E3F79">
              <w:rPr>
                <w:rFonts w:ascii="Corbel" w:hAnsi="Corbel" w:cs="Arial"/>
              </w:rPr>
              <w:t>ń</w:t>
            </w:r>
            <w:r w:rsidRPr="000E3F79">
              <w:rPr>
                <w:rFonts w:ascii="Corbel" w:hAnsi="Corbel" w:cs="Arial"/>
                <w:sz w:val="23"/>
                <w:szCs w:val="23"/>
              </w:rPr>
              <w:t>stwa</w:t>
            </w:r>
          </w:p>
        </w:tc>
      </w:tr>
      <w:tr w:rsidR="00AD7DE6" w:rsidRPr="009C54AE" w14:paraId="65ECC044" w14:textId="77777777" w:rsidTr="00BF61DD">
        <w:tc>
          <w:tcPr>
            <w:tcW w:w="9520" w:type="dxa"/>
          </w:tcPr>
          <w:p w14:paraId="1BD56E14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Reintegracja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eczna osób dotkni</w:t>
            </w:r>
            <w:r w:rsidRPr="000E3F79">
              <w:rPr>
                <w:rFonts w:ascii="Corbel" w:hAnsi="Corbel" w:cs="Arial"/>
              </w:rPr>
              <w:t>ę</w:t>
            </w:r>
            <w:r w:rsidRPr="000E3F79">
              <w:rPr>
                <w:rFonts w:ascii="Corbel" w:hAnsi="Corbel" w:cs="Arial"/>
                <w:sz w:val="23"/>
                <w:szCs w:val="23"/>
              </w:rPr>
              <w:t>tych marginalizacj</w:t>
            </w:r>
            <w:r w:rsidRPr="000E3F79">
              <w:rPr>
                <w:rFonts w:ascii="Corbel" w:hAnsi="Corbel" w:cs="Arial"/>
              </w:rPr>
              <w:t>ą</w:t>
            </w:r>
          </w:p>
        </w:tc>
      </w:tr>
      <w:tr w:rsidR="00AD7DE6" w:rsidRPr="009C54AE" w14:paraId="735931B8" w14:textId="77777777" w:rsidTr="00BF61DD">
        <w:tc>
          <w:tcPr>
            <w:tcW w:w="9520" w:type="dxa"/>
          </w:tcPr>
          <w:p w14:paraId="4698EA16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Podstawy prawne walki z procesem marginalizacji i wykluczenia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ecznego</w:t>
            </w:r>
          </w:p>
        </w:tc>
      </w:tr>
      <w:tr w:rsidR="00AD7DE6" w:rsidRPr="009C54AE" w14:paraId="7676ADD4" w14:textId="77777777" w:rsidTr="00BF61DD">
        <w:tc>
          <w:tcPr>
            <w:tcW w:w="9520" w:type="dxa"/>
          </w:tcPr>
          <w:p w14:paraId="3FD556FB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Prawa obywatelskie a wykluczenie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</w:t>
            </w:r>
          </w:p>
        </w:tc>
      </w:tr>
      <w:tr w:rsidR="00AD7DE6" w:rsidRPr="009C54AE" w14:paraId="4FC0673B" w14:textId="77777777" w:rsidTr="00BF61DD">
        <w:tc>
          <w:tcPr>
            <w:tcW w:w="9520" w:type="dxa"/>
          </w:tcPr>
          <w:p w14:paraId="41F78544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Instytucjonalne formy reintegracji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ecznej: program zatrudnienia socjalnego, us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ugi socjalne, programy wyrównuj</w:t>
            </w:r>
            <w:r w:rsidRPr="000E3F79">
              <w:rPr>
                <w:rFonts w:ascii="Corbel" w:hAnsi="Corbel" w:cs="Arial"/>
              </w:rPr>
              <w:t>ą</w:t>
            </w:r>
            <w:r w:rsidRPr="000E3F79">
              <w:rPr>
                <w:rFonts w:ascii="Corbel" w:hAnsi="Corbel" w:cs="Arial"/>
                <w:sz w:val="23"/>
                <w:szCs w:val="23"/>
              </w:rPr>
              <w:t>ce szanse edukacyjne, us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ugi profilaktyki zdrowotne</w:t>
            </w:r>
          </w:p>
        </w:tc>
      </w:tr>
      <w:tr w:rsidR="00AD7DE6" w:rsidRPr="009C54AE" w14:paraId="2E0F92F5" w14:textId="77777777" w:rsidTr="00BF61DD">
        <w:tc>
          <w:tcPr>
            <w:tcW w:w="9520" w:type="dxa"/>
          </w:tcPr>
          <w:p w14:paraId="234520FF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Strategia walki z marginalizacj</w:t>
            </w:r>
            <w:r w:rsidRPr="000E3F79">
              <w:rPr>
                <w:rFonts w:ascii="Corbel" w:hAnsi="Corbel" w:cs="Arial"/>
              </w:rPr>
              <w:t>ą</w:t>
            </w:r>
            <w:r w:rsidRPr="000E3F79">
              <w:rPr>
                <w:rFonts w:ascii="Corbel" w:hAnsi="Corbel" w:cs="Arial"/>
                <w:sz w:val="23"/>
                <w:szCs w:val="23"/>
              </w:rPr>
              <w:t xml:space="preserve"> i wykluczeniem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ecznym w Polsce</w:t>
            </w:r>
          </w:p>
        </w:tc>
      </w:tr>
      <w:tr w:rsidR="00AD7DE6" w:rsidRPr="009C54AE" w14:paraId="6A1735BD" w14:textId="77777777" w:rsidTr="00BF61DD">
        <w:tc>
          <w:tcPr>
            <w:tcW w:w="9520" w:type="dxa"/>
          </w:tcPr>
          <w:p w14:paraId="26857CF3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Badania empiryczne nad marginalizacj</w:t>
            </w:r>
            <w:r w:rsidRPr="000E3F79">
              <w:rPr>
                <w:rFonts w:ascii="Corbel" w:hAnsi="Corbel" w:cs="Arial"/>
              </w:rPr>
              <w:t>ą</w:t>
            </w:r>
            <w:r w:rsidRPr="000E3F79">
              <w:rPr>
                <w:rFonts w:ascii="Corbel" w:hAnsi="Corbel" w:cs="Arial"/>
                <w:sz w:val="23"/>
                <w:szCs w:val="23"/>
              </w:rPr>
              <w:t xml:space="preserve"> i wykluczeniem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ecznym</w:t>
            </w:r>
          </w:p>
        </w:tc>
      </w:tr>
      <w:tr w:rsidR="00AD7DE6" w:rsidRPr="009C54AE" w14:paraId="13D900EB" w14:textId="77777777" w:rsidTr="00BF61DD">
        <w:tc>
          <w:tcPr>
            <w:tcW w:w="9520" w:type="dxa"/>
          </w:tcPr>
          <w:p w14:paraId="17758E19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Marginalizacja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 xml:space="preserve">eczna i programy reintegracji w dokumentach Unii Europejskiej i Rady </w:t>
            </w:r>
            <w:proofErr w:type="spellStart"/>
            <w:r w:rsidRPr="000E3F79">
              <w:rPr>
                <w:rFonts w:ascii="Corbel" w:hAnsi="Corbel" w:cs="Arial"/>
                <w:sz w:val="23"/>
                <w:szCs w:val="23"/>
              </w:rPr>
              <w:t>EEuropy</w:t>
            </w:r>
            <w:proofErr w:type="spellEnd"/>
            <w:r w:rsidRPr="000E3F79">
              <w:rPr>
                <w:rFonts w:ascii="Corbel" w:hAnsi="Corbel" w:cs="Arial"/>
                <w:sz w:val="23"/>
                <w:szCs w:val="23"/>
              </w:rPr>
              <w:t>.</w:t>
            </w:r>
          </w:p>
        </w:tc>
      </w:tr>
    </w:tbl>
    <w:p w14:paraId="0704F4D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430A74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98F29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4004C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7053C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FF7E75" w14:textId="77777777" w:rsidR="00E960BB" w:rsidRPr="00BF61DD" w:rsidRDefault="00153C41" w:rsidP="00BF61DD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 w:rsidRPr="00BF61DD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BF61DD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923D7D" w:rsidRPr="00BF61DD">
        <w:rPr>
          <w:rFonts w:ascii="Corbel" w:hAnsi="Corbel"/>
          <w:b w:val="0"/>
          <w:iCs/>
          <w:smallCaps w:val="0"/>
          <w:szCs w:val="24"/>
        </w:rPr>
        <w:t>tekstów z dyskusją,</w:t>
      </w:r>
      <w:r w:rsidR="0085747A" w:rsidRPr="00BF61DD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BF61DD" w:rsidRPr="00BF61DD">
        <w:rPr>
          <w:rFonts w:ascii="Corbel" w:hAnsi="Corbel"/>
          <w:b w:val="0"/>
          <w:iCs/>
          <w:smallCaps w:val="0"/>
          <w:szCs w:val="24"/>
        </w:rPr>
        <w:t>,</w:t>
      </w:r>
      <w:r w:rsidR="001718A7" w:rsidRPr="00BF61DD">
        <w:rPr>
          <w:rFonts w:ascii="Corbel" w:hAnsi="Corbel"/>
          <w:b w:val="0"/>
          <w:iCs/>
          <w:smallCaps w:val="0"/>
          <w:szCs w:val="24"/>
        </w:rPr>
        <w:t xml:space="preserve"> praca w </w:t>
      </w:r>
      <w:r w:rsidR="0085747A" w:rsidRPr="00BF61DD">
        <w:rPr>
          <w:rFonts w:ascii="Corbel" w:hAnsi="Corbel"/>
          <w:b w:val="0"/>
          <w:iCs/>
          <w:smallCaps w:val="0"/>
          <w:szCs w:val="24"/>
        </w:rPr>
        <w:t>grupach</w:t>
      </w:r>
    </w:p>
    <w:p w14:paraId="3AA31BFB" w14:textId="77777777" w:rsidR="00E960BB" w:rsidRPr="00BF61D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14:paraId="1E753EFB" w14:textId="77777777" w:rsidR="00E960BB" w:rsidRPr="00BF61D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14:paraId="12FDF20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3A13D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618D6A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EFCEE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7E19F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F571249" w14:textId="77777777" w:rsidTr="00BF61DD">
        <w:tc>
          <w:tcPr>
            <w:tcW w:w="1962" w:type="dxa"/>
            <w:vAlign w:val="center"/>
          </w:tcPr>
          <w:p w14:paraId="65AB305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69472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DA7D3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10200F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ECE69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F61DD" w14:paraId="3A8DB540" w14:textId="77777777" w:rsidTr="00BF61DD">
        <w:tc>
          <w:tcPr>
            <w:tcW w:w="1962" w:type="dxa"/>
          </w:tcPr>
          <w:p w14:paraId="3A6555C8" w14:textId="77777777" w:rsidR="0085747A" w:rsidRPr="00BF61DD" w:rsidRDefault="00BF61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5747A" w:rsidRPr="00BF61DD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5C98BCA3" w14:textId="77777777" w:rsidR="0085747A" w:rsidRPr="00BF61DD" w:rsidRDefault="00BF61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6A899107" w14:textId="77777777" w:rsidR="0085747A" w:rsidRPr="00BF61DD" w:rsidRDefault="00BF61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BF61DD" w14:paraId="6572527D" w14:textId="77777777" w:rsidTr="00BF61DD">
        <w:tc>
          <w:tcPr>
            <w:tcW w:w="1962" w:type="dxa"/>
          </w:tcPr>
          <w:p w14:paraId="696F2DD1" w14:textId="77777777" w:rsidR="0085747A" w:rsidRPr="00BF61D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93D9566" w14:textId="77777777" w:rsidR="0085747A" w:rsidRPr="00BF61DD" w:rsidRDefault="00BF61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7A994829" w14:textId="77777777" w:rsidR="0085747A" w:rsidRPr="00BF61DD" w:rsidRDefault="00BF61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1DD" w:rsidRPr="00BF61DD" w14:paraId="57D8F19E" w14:textId="77777777" w:rsidTr="00BF61DD">
        <w:tc>
          <w:tcPr>
            <w:tcW w:w="1962" w:type="dxa"/>
          </w:tcPr>
          <w:p w14:paraId="6DD38084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F61DD">
              <w:rPr>
                <w:rFonts w:ascii="Corbel" w:hAnsi="Corbel"/>
                <w:b w:val="0"/>
                <w:smallCaps w:val="0"/>
                <w:szCs w:val="24"/>
              </w:rPr>
              <w:t>k_ 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65F63280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30FC3DBB" w14:textId="77777777" w:rsidR="00BF61DD" w:rsidRPr="00BF61DD" w:rsidRDefault="000A3324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1DD" w:rsidRPr="00BF61DD" w14:paraId="36A82D54" w14:textId="77777777" w:rsidTr="00BF61DD">
        <w:tc>
          <w:tcPr>
            <w:tcW w:w="1962" w:type="dxa"/>
          </w:tcPr>
          <w:p w14:paraId="38BA2D90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F61DD">
              <w:rPr>
                <w:rFonts w:ascii="Corbel" w:hAnsi="Corbel"/>
                <w:b w:val="0"/>
                <w:smallCaps w:val="0"/>
                <w:szCs w:val="24"/>
              </w:rPr>
              <w:t>k_ 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5972CE1E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245A48D1" w14:textId="77777777" w:rsidR="00BF61DD" w:rsidRPr="00BF61DD" w:rsidRDefault="000A3324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1DD" w:rsidRPr="00BF61DD" w14:paraId="6BA4F96B" w14:textId="77777777" w:rsidTr="00BF61DD">
        <w:tc>
          <w:tcPr>
            <w:tcW w:w="1962" w:type="dxa"/>
          </w:tcPr>
          <w:p w14:paraId="6CDFBA37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F61DD">
              <w:rPr>
                <w:rFonts w:ascii="Corbel" w:hAnsi="Corbel"/>
                <w:b w:val="0"/>
                <w:smallCaps w:val="0"/>
                <w:szCs w:val="24"/>
              </w:rPr>
              <w:t>k_ 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5DF7D3DA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0787466A" w14:textId="77777777" w:rsidR="00BF61DD" w:rsidRPr="00BF61DD" w:rsidRDefault="000A3324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1DD" w:rsidRPr="00BF61DD" w14:paraId="4BD6BE4B" w14:textId="77777777" w:rsidTr="00BF61DD">
        <w:tc>
          <w:tcPr>
            <w:tcW w:w="1962" w:type="dxa"/>
          </w:tcPr>
          <w:p w14:paraId="33015E74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F61DD">
              <w:rPr>
                <w:rFonts w:ascii="Corbel" w:hAnsi="Corbel"/>
                <w:b w:val="0"/>
                <w:smallCaps w:val="0"/>
                <w:szCs w:val="24"/>
              </w:rPr>
              <w:t>k_ 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56916739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2331E2CE" w14:textId="77777777" w:rsidR="00BF61DD" w:rsidRPr="00BF61DD" w:rsidRDefault="000A3324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84F2BB3" w14:textId="77777777" w:rsidR="00923D7D" w:rsidRPr="00BF61D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4C2D7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57849D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86B1D84" w14:textId="77777777" w:rsidTr="00923D7D">
        <w:tc>
          <w:tcPr>
            <w:tcW w:w="9670" w:type="dxa"/>
          </w:tcPr>
          <w:p w14:paraId="52B51492" w14:textId="77777777" w:rsidR="0085747A" w:rsidRPr="009C54AE" w:rsidRDefault="000A33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prac</w:t>
            </w:r>
            <w:r w:rsidR="00AB3D51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projektow</w:t>
            </w:r>
            <w:r w:rsidR="00AB3D51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koniec, obecność i aktywność na zajęciach .</w:t>
            </w:r>
          </w:p>
          <w:p w14:paraId="07E2F49E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CF01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05812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BFA9D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CE359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C5CEDA0" w14:textId="77777777" w:rsidTr="003E1941">
        <w:tc>
          <w:tcPr>
            <w:tcW w:w="4962" w:type="dxa"/>
            <w:vAlign w:val="center"/>
          </w:tcPr>
          <w:p w14:paraId="38DEE70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A52FA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8258867" w14:textId="77777777" w:rsidTr="00923D7D">
        <w:tc>
          <w:tcPr>
            <w:tcW w:w="4962" w:type="dxa"/>
          </w:tcPr>
          <w:p w14:paraId="5414F368" w14:textId="77777777" w:rsidR="0085747A" w:rsidRPr="009C54AE" w:rsidRDefault="00C61DC5" w:rsidP="00FB5E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E3F7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CAC648" w14:textId="77777777" w:rsidR="0085747A" w:rsidRPr="009C54AE" w:rsidRDefault="00A17E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83F3D6F" w14:textId="77777777" w:rsidTr="00923D7D">
        <w:tc>
          <w:tcPr>
            <w:tcW w:w="4962" w:type="dxa"/>
          </w:tcPr>
          <w:p w14:paraId="52EEC5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D297F3C" w14:textId="77777777" w:rsidR="00C61DC5" w:rsidRPr="009C54AE" w:rsidRDefault="00C61DC5" w:rsidP="000E3F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C02F35F" w14:textId="77777777" w:rsidR="00C61DC5" w:rsidRPr="009C54AE" w:rsidRDefault="004C4E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C4EC5" w:rsidRPr="009C54AE" w14:paraId="33631E6D" w14:textId="77777777" w:rsidTr="00923D7D">
        <w:tc>
          <w:tcPr>
            <w:tcW w:w="4962" w:type="dxa"/>
          </w:tcPr>
          <w:p w14:paraId="7D248E75" w14:textId="77777777" w:rsidR="004C4EC5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7E7A151D" w14:textId="77777777" w:rsidR="004C4EC5" w:rsidRDefault="004C4EC5" w:rsidP="004C4EC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C88E80E" w14:textId="77777777" w:rsidR="004C4EC5" w:rsidRPr="009C54AE" w:rsidRDefault="004C4EC5" w:rsidP="004C4EC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projektowej.</w:t>
            </w:r>
          </w:p>
        </w:tc>
        <w:tc>
          <w:tcPr>
            <w:tcW w:w="4677" w:type="dxa"/>
          </w:tcPr>
          <w:p w14:paraId="1B3B37EE" w14:textId="77777777" w:rsidR="004C4EC5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49DD6CF1" w14:textId="77777777" w:rsidR="004C4EC5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EA93E54" w14:textId="77777777" w:rsidR="004C4EC5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DC9021E" w14:textId="77777777" w:rsidR="004C4EC5" w:rsidRPr="009C54AE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C4EC5" w:rsidRPr="009C54AE" w14:paraId="0E082100" w14:textId="77777777" w:rsidTr="00923D7D">
        <w:tc>
          <w:tcPr>
            <w:tcW w:w="4962" w:type="dxa"/>
          </w:tcPr>
          <w:p w14:paraId="7C931A27" w14:textId="77777777" w:rsidR="004C4EC5" w:rsidRPr="009C54AE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5F5337" w14:textId="77777777" w:rsidR="004C4EC5" w:rsidRPr="009C54AE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4C4EC5" w:rsidRPr="009C54AE" w14:paraId="0BDBD501" w14:textId="77777777" w:rsidTr="00923D7D">
        <w:tc>
          <w:tcPr>
            <w:tcW w:w="4962" w:type="dxa"/>
          </w:tcPr>
          <w:p w14:paraId="68E6C36E" w14:textId="77777777" w:rsidR="004C4EC5" w:rsidRPr="009C54AE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E44945" w14:textId="77777777" w:rsidR="004C4EC5" w:rsidRPr="009C54AE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B87417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E6106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0FE11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39EBA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0AE64B4" w14:textId="77777777" w:rsidTr="0071620A">
        <w:trPr>
          <w:trHeight w:val="397"/>
        </w:trPr>
        <w:tc>
          <w:tcPr>
            <w:tcW w:w="3544" w:type="dxa"/>
          </w:tcPr>
          <w:p w14:paraId="2811E1B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10C51E3" w14:textId="77777777" w:rsidR="0085747A" w:rsidRPr="009C54AE" w:rsidRDefault="00AB3D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7BC1D8DC" w14:textId="77777777" w:rsidTr="0071620A">
        <w:trPr>
          <w:trHeight w:val="397"/>
        </w:trPr>
        <w:tc>
          <w:tcPr>
            <w:tcW w:w="3544" w:type="dxa"/>
          </w:tcPr>
          <w:p w14:paraId="1D5A35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8B67C0D" w14:textId="77777777" w:rsidR="0085747A" w:rsidRPr="009C54AE" w:rsidRDefault="00AB3D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6A95D7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738DA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E0DF6F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9912F10" w14:textId="77777777" w:rsidTr="0071620A">
        <w:trPr>
          <w:trHeight w:val="397"/>
        </w:trPr>
        <w:tc>
          <w:tcPr>
            <w:tcW w:w="7513" w:type="dxa"/>
          </w:tcPr>
          <w:p w14:paraId="78C83D8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4ECDE6D" w14:textId="77777777" w:rsidR="000E3F79" w:rsidRDefault="000E3F79" w:rsidP="000E3F79">
            <w:pPr>
              <w:rPr>
                <w:rFonts w:ascii="Corbel" w:hAnsi="Corbel" w:cstheme="minorHAnsi"/>
              </w:rPr>
            </w:pPr>
            <w:r w:rsidRPr="00F654F9">
              <w:rPr>
                <w:rFonts w:ascii="Corbel" w:hAnsi="Corbel" w:cstheme="minorHAnsi"/>
              </w:rPr>
              <w:t>Becker-Pestka</w:t>
            </w:r>
            <w:r>
              <w:rPr>
                <w:rFonts w:ascii="Corbel" w:hAnsi="Corbel" w:cstheme="minorHAnsi"/>
              </w:rPr>
              <w:t xml:space="preserve"> D., </w:t>
            </w:r>
            <w:r w:rsidRPr="00F654F9">
              <w:rPr>
                <w:rFonts w:ascii="Corbel" w:hAnsi="Corbel" w:cstheme="minorHAnsi"/>
              </w:rPr>
              <w:t>Kubiński</w:t>
            </w:r>
            <w:r>
              <w:rPr>
                <w:rFonts w:ascii="Corbel" w:hAnsi="Corbel" w:cstheme="minorHAnsi"/>
              </w:rPr>
              <w:t xml:space="preserve"> G. ,</w:t>
            </w:r>
            <w:proofErr w:type="spellStart"/>
            <w:r w:rsidRPr="00F654F9">
              <w:rPr>
                <w:rFonts w:ascii="Corbel" w:hAnsi="Corbel" w:cstheme="minorHAnsi"/>
              </w:rPr>
              <w:t>Łojko</w:t>
            </w:r>
            <w:proofErr w:type="spellEnd"/>
            <w:r>
              <w:rPr>
                <w:rFonts w:ascii="Corbel" w:hAnsi="Corbel" w:cstheme="minorHAnsi"/>
              </w:rPr>
              <w:t xml:space="preserve"> M</w:t>
            </w:r>
            <w:r w:rsidRPr="00F654F9">
              <w:rPr>
                <w:rFonts w:ascii="Corbel" w:hAnsi="Corbel" w:cstheme="minorHAnsi"/>
                <w:i/>
              </w:rPr>
              <w:t>.,  Różne obszary wykluczenia społecznego w Polsce, wybrane zagadnienia</w:t>
            </w:r>
            <w:r w:rsidRPr="00F654F9">
              <w:rPr>
                <w:rFonts w:ascii="Corbel" w:hAnsi="Corbel" w:cstheme="minorHAnsi"/>
              </w:rPr>
              <w:t>, Wrocław 2017</w:t>
            </w:r>
          </w:p>
          <w:p w14:paraId="7E1DBD9B" w14:textId="77777777" w:rsidR="000E3F79" w:rsidRDefault="000E3F79" w:rsidP="000E3F79">
            <w:pPr>
              <w:rPr>
                <w:rFonts w:ascii="Corbel" w:hAnsi="Corbel" w:cstheme="minorHAnsi"/>
              </w:rPr>
            </w:pPr>
            <w:r w:rsidRPr="00F654F9">
              <w:rPr>
                <w:rFonts w:ascii="Corbel" w:hAnsi="Corbel" w:cstheme="minorHAnsi"/>
              </w:rPr>
              <w:t xml:space="preserve"> Klimczak</w:t>
            </w:r>
            <w:r>
              <w:rPr>
                <w:rFonts w:ascii="Corbel" w:hAnsi="Corbel" w:cstheme="minorHAnsi"/>
              </w:rPr>
              <w:t xml:space="preserve"> W.</w:t>
            </w:r>
            <w:r w:rsidRPr="00F654F9">
              <w:rPr>
                <w:rFonts w:ascii="Corbel" w:hAnsi="Corbel" w:cstheme="minorHAnsi"/>
              </w:rPr>
              <w:t xml:space="preserve">  </w:t>
            </w:r>
            <w:proofErr w:type="spellStart"/>
            <w:r w:rsidRPr="00F654F9">
              <w:rPr>
                <w:rFonts w:ascii="Corbel" w:hAnsi="Corbel" w:cstheme="minorHAnsi"/>
              </w:rPr>
              <w:t>Kubiński</w:t>
            </w:r>
            <w:r>
              <w:rPr>
                <w:rFonts w:ascii="Corbel" w:hAnsi="Corbel" w:cstheme="minorHAnsi"/>
              </w:rPr>
              <w:t>G</w:t>
            </w:r>
            <w:proofErr w:type="spellEnd"/>
            <w:r>
              <w:rPr>
                <w:rFonts w:ascii="Corbel" w:hAnsi="Corbel" w:cstheme="minorHAnsi"/>
              </w:rPr>
              <w:t>.</w:t>
            </w:r>
            <w:r w:rsidRPr="00F654F9">
              <w:rPr>
                <w:rFonts w:ascii="Corbel" w:hAnsi="Corbel" w:cstheme="minorHAnsi"/>
              </w:rPr>
              <w:t xml:space="preserve"> Sikora-Wiśniewska</w:t>
            </w:r>
            <w:r>
              <w:rPr>
                <w:rFonts w:ascii="Corbel" w:hAnsi="Corbel" w:cstheme="minorHAnsi"/>
              </w:rPr>
              <w:t xml:space="preserve"> E</w:t>
            </w:r>
            <w:r w:rsidRPr="00383B8E">
              <w:rPr>
                <w:rFonts w:ascii="Corbel" w:hAnsi="Corbel" w:cstheme="minorHAnsi"/>
                <w:i/>
              </w:rPr>
              <w:t>., Wykluczenie społeczne w Polsce, wybrane zagadnienia,</w:t>
            </w:r>
            <w:r w:rsidRPr="00F654F9">
              <w:rPr>
                <w:rFonts w:ascii="Corbel" w:hAnsi="Corbel" w:cstheme="minorHAnsi"/>
              </w:rPr>
              <w:t xml:space="preserve"> Wrocław 2017</w:t>
            </w:r>
          </w:p>
          <w:p w14:paraId="55FFE47C" w14:textId="77777777" w:rsidR="000E3F79" w:rsidRPr="00383B8E" w:rsidRDefault="000E3F79" w:rsidP="000E3F79">
            <w:pPr>
              <w:rPr>
                <w:rFonts w:ascii="Corbel" w:hAnsi="Corbel"/>
              </w:rPr>
            </w:pPr>
            <w:r w:rsidRPr="00F654F9">
              <w:rPr>
                <w:rFonts w:ascii="Corbel" w:hAnsi="Corbel"/>
              </w:rPr>
              <w:t>Nowak</w:t>
            </w:r>
            <w:r>
              <w:rPr>
                <w:rFonts w:ascii="Corbel" w:hAnsi="Corbel"/>
              </w:rPr>
              <w:t xml:space="preserve"> A. (red), </w:t>
            </w:r>
            <w:r w:rsidRPr="00383B8E">
              <w:rPr>
                <w:rFonts w:ascii="Corbel" w:hAnsi="Corbel"/>
                <w:i/>
              </w:rPr>
              <w:t>Edukacja a marginalizacja i wykluczenie społeczne</w:t>
            </w:r>
            <w:r w:rsidRPr="00F654F9">
              <w:rPr>
                <w:rFonts w:ascii="Corbel" w:hAnsi="Corbel"/>
              </w:rPr>
              <w:t xml:space="preserve">, wyd. </w:t>
            </w:r>
            <w:proofErr w:type="spellStart"/>
            <w:r w:rsidRPr="00F654F9">
              <w:rPr>
                <w:rFonts w:ascii="Corbel" w:hAnsi="Corbel"/>
              </w:rPr>
              <w:t>Uś</w:t>
            </w:r>
            <w:proofErr w:type="spellEnd"/>
            <w:r w:rsidRPr="00F654F9">
              <w:rPr>
                <w:rFonts w:ascii="Corbel" w:hAnsi="Corbel"/>
              </w:rPr>
              <w:t>, Katowice 2012</w:t>
            </w:r>
          </w:p>
          <w:p w14:paraId="54ED4894" w14:textId="77777777" w:rsidR="000E3F79" w:rsidRDefault="000E3F79" w:rsidP="000E3F79">
            <w:pPr>
              <w:rPr>
                <w:rFonts w:ascii="Corbel" w:hAnsi="Corbel"/>
              </w:rPr>
            </w:pPr>
            <w:r w:rsidRPr="00F654F9">
              <w:rPr>
                <w:rFonts w:ascii="Corbel" w:hAnsi="Corbel"/>
              </w:rPr>
              <w:t>Pokrzywa</w:t>
            </w:r>
            <w:r>
              <w:rPr>
                <w:rFonts w:ascii="Corbel" w:hAnsi="Corbel"/>
              </w:rPr>
              <w:t xml:space="preserve"> M., </w:t>
            </w:r>
            <w:r w:rsidRPr="00F654F9">
              <w:rPr>
                <w:rFonts w:ascii="Corbel" w:hAnsi="Corbel"/>
              </w:rPr>
              <w:t>Wilk</w:t>
            </w:r>
            <w:r>
              <w:rPr>
                <w:rFonts w:ascii="Corbel" w:hAnsi="Corbel"/>
              </w:rPr>
              <w:t xml:space="preserve"> S., </w:t>
            </w:r>
            <w:r w:rsidRPr="00F654F9">
              <w:rPr>
                <w:rFonts w:ascii="Corbel" w:hAnsi="Corbel"/>
              </w:rPr>
              <w:t xml:space="preserve"> </w:t>
            </w:r>
            <w:r w:rsidRPr="00383B8E">
              <w:rPr>
                <w:rFonts w:ascii="Corbel" w:hAnsi="Corbel"/>
                <w:i/>
              </w:rPr>
              <w:t>Wykluczenie społeczne, diagnoza, wymiary i kierunki działań,</w:t>
            </w:r>
            <w:r w:rsidRPr="00F654F9">
              <w:rPr>
                <w:rFonts w:ascii="Corbel" w:hAnsi="Corbel"/>
              </w:rPr>
              <w:t xml:space="preserve"> Rzeszów 2013</w:t>
            </w:r>
          </w:p>
          <w:p w14:paraId="2E06464F" w14:textId="77777777" w:rsidR="000E3F79" w:rsidRDefault="000E3F79" w:rsidP="000E3F79">
            <w:pPr>
              <w:rPr>
                <w:rFonts w:ascii="Corbel" w:hAnsi="Corbel"/>
              </w:rPr>
            </w:pPr>
            <w:r w:rsidRPr="00F654F9">
              <w:rPr>
                <w:rFonts w:ascii="Corbel" w:hAnsi="Corbel"/>
              </w:rPr>
              <w:t xml:space="preserve">Rajewska de </w:t>
            </w:r>
            <w:proofErr w:type="spellStart"/>
            <w:r w:rsidRPr="00F654F9">
              <w:rPr>
                <w:rFonts w:ascii="Corbel" w:hAnsi="Corbel"/>
              </w:rPr>
              <w:t>Mezer</w:t>
            </w:r>
            <w:proofErr w:type="spellEnd"/>
            <w:r>
              <w:rPr>
                <w:rFonts w:ascii="Corbel" w:hAnsi="Corbel"/>
              </w:rPr>
              <w:t xml:space="preserve"> J., </w:t>
            </w:r>
            <w:r w:rsidRPr="00383B8E">
              <w:rPr>
                <w:rFonts w:ascii="Corbel" w:hAnsi="Corbel"/>
                <w:i/>
              </w:rPr>
              <w:t xml:space="preserve">Wykluczenie- wymiar jednostkowy i społeczny. Profilaktyka i </w:t>
            </w:r>
            <w:proofErr w:type="spellStart"/>
            <w:r w:rsidRPr="00383B8E">
              <w:rPr>
                <w:rFonts w:ascii="Corbel" w:hAnsi="Corbel"/>
                <w:i/>
              </w:rPr>
              <w:t>wspa</w:t>
            </w:r>
            <w:proofErr w:type="spellEnd"/>
            <w:r w:rsidRPr="00F654F9">
              <w:rPr>
                <w:rFonts w:ascii="Corbel" w:hAnsi="Corbel"/>
              </w:rPr>
              <w:t xml:space="preserve"> </w:t>
            </w:r>
          </w:p>
          <w:p w14:paraId="41C417CB" w14:textId="77777777" w:rsidR="000E3F79" w:rsidRPr="00F654F9" w:rsidRDefault="000E3F79" w:rsidP="000E3F79">
            <w:pPr>
              <w:rPr>
                <w:rFonts w:ascii="Corbel" w:hAnsi="Corbel"/>
              </w:rPr>
            </w:pPr>
            <w:proofErr w:type="spellStart"/>
            <w:r w:rsidRPr="00F654F9">
              <w:rPr>
                <w:rFonts w:ascii="Corbel" w:hAnsi="Corbel"/>
              </w:rPr>
              <w:t>Szluz</w:t>
            </w:r>
            <w:proofErr w:type="spellEnd"/>
            <w:r>
              <w:rPr>
                <w:rFonts w:ascii="Corbel" w:hAnsi="Corbel"/>
              </w:rPr>
              <w:t xml:space="preserve"> B</w:t>
            </w:r>
            <w:r>
              <w:rPr>
                <w:rFonts w:ascii="Corbel" w:hAnsi="Corbel"/>
                <w:i/>
              </w:rPr>
              <w:t>.</w:t>
            </w:r>
            <w:r>
              <w:rPr>
                <w:rFonts w:ascii="Corbel" w:hAnsi="Corbel"/>
              </w:rPr>
              <w:t>(red.),</w:t>
            </w:r>
            <w:r w:rsidRPr="00383B8E">
              <w:rPr>
                <w:rFonts w:ascii="Corbel" w:hAnsi="Corbel"/>
                <w:i/>
              </w:rPr>
              <w:t xml:space="preserve"> Wielowymiarowość wykluczenia społecznego, diagnoza i profilaktyka</w:t>
            </w:r>
            <w:r w:rsidRPr="00F654F9"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Spissa</w:t>
            </w:r>
            <w:proofErr w:type="spellEnd"/>
            <w:r>
              <w:rPr>
                <w:rFonts w:ascii="Corbel" w:hAnsi="Corbel"/>
              </w:rPr>
              <w:t xml:space="preserve"> Nova, </w:t>
            </w:r>
            <w:r w:rsidRPr="00F654F9">
              <w:rPr>
                <w:rFonts w:ascii="Corbel" w:hAnsi="Corbel"/>
              </w:rPr>
              <w:t>2015</w:t>
            </w:r>
            <w:r w:rsidRPr="00383B8E">
              <w:rPr>
                <w:rFonts w:ascii="Corbel" w:hAnsi="Corbel"/>
                <w:i/>
              </w:rPr>
              <w:t>rcie,</w:t>
            </w:r>
            <w:r w:rsidRPr="00F654F9">
              <w:rPr>
                <w:rFonts w:ascii="Corbel" w:hAnsi="Corbel"/>
              </w:rPr>
              <w:t xml:space="preserve"> Poznań 2018</w:t>
            </w:r>
          </w:p>
          <w:p w14:paraId="1AD1B172" w14:textId="77777777" w:rsidR="00271AF2" w:rsidRPr="00271AF2" w:rsidRDefault="00271AF2" w:rsidP="000E3F79">
            <w:pPr>
              <w:pStyle w:val="Punktygwne"/>
              <w:spacing w:before="0" w:after="0"/>
              <w:rPr>
                <w:rFonts w:ascii="Arial" w:hAnsi="Arial" w:cs="Arial"/>
                <w:b w:val="0"/>
                <w:bCs/>
                <w:smallCaps w:val="0"/>
                <w:sz w:val="23"/>
                <w:szCs w:val="23"/>
              </w:rPr>
            </w:pPr>
          </w:p>
        </w:tc>
      </w:tr>
      <w:tr w:rsidR="0085747A" w:rsidRPr="009C54AE" w14:paraId="468ED9CB" w14:textId="77777777" w:rsidTr="0071620A">
        <w:trPr>
          <w:trHeight w:val="397"/>
        </w:trPr>
        <w:tc>
          <w:tcPr>
            <w:tcW w:w="7513" w:type="dxa"/>
          </w:tcPr>
          <w:p w14:paraId="51C7720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B6F0C4D" w14:textId="77777777" w:rsidR="000E3F79" w:rsidRPr="00F654F9" w:rsidRDefault="000E3F79" w:rsidP="000E3F79">
            <w:pPr>
              <w:pStyle w:val="Punktygwne"/>
              <w:spacing w:before="0" w:after="0"/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</w:pPr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>Golinowska S</w:t>
            </w:r>
            <w:r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. </w:t>
            </w:r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(red): 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3"/>
                <w:szCs w:val="23"/>
              </w:rPr>
              <w:t>Ubóstwo i wykluczenie spo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2"/>
              </w:rPr>
              <w:t>ł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3"/>
                <w:szCs w:val="23"/>
              </w:rPr>
              <w:t>eczne, badania, metody, wyniki</w:t>
            </w:r>
            <w:r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 </w:t>
            </w:r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Warszawa: </w:t>
            </w:r>
            <w:proofErr w:type="spellStart"/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>IPiSS</w:t>
            </w:r>
            <w:proofErr w:type="spellEnd"/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 2005.</w:t>
            </w:r>
          </w:p>
          <w:p w14:paraId="1E37CCED" w14:textId="77777777" w:rsidR="00271AF2" w:rsidRDefault="000E3F79" w:rsidP="000E3F79">
            <w:pPr>
              <w:pStyle w:val="Punktygwne"/>
              <w:spacing w:before="0" w:after="0"/>
              <w:rPr>
                <w:rFonts w:ascii="Arial" w:hAnsi="Arial" w:cs="Arial"/>
                <w:b w:val="0"/>
                <w:bCs/>
                <w:smallCaps w:val="0"/>
                <w:sz w:val="23"/>
                <w:szCs w:val="23"/>
              </w:rPr>
            </w:pPr>
            <w:proofErr w:type="spellStart"/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>Szarfenberg</w:t>
            </w:r>
            <w:proofErr w:type="spellEnd"/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 R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3"/>
                <w:szCs w:val="23"/>
              </w:rPr>
              <w:t>.,  Marginalizacja i wykluczenie spo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2"/>
              </w:rPr>
              <w:t>ł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3"/>
                <w:szCs w:val="23"/>
              </w:rPr>
              <w:t>eczne. Wyk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2"/>
              </w:rPr>
              <w:t>ł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3"/>
                <w:szCs w:val="23"/>
              </w:rPr>
              <w:t>ady</w:t>
            </w:r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. Warszawa: </w:t>
            </w:r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lastRenderedPageBreak/>
              <w:t>IPS UW 2006</w:t>
            </w:r>
          </w:p>
          <w:p w14:paraId="5DBD69C0" w14:textId="77777777" w:rsidR="00271AF2" w:rsidRPr="00271AF2" w:rsidRDefault="00271AF2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714621E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90717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5EB3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B03F8" w14:textId="77777777" w:rsidR="00464281" w:rsidRDefault="00464281" w:rsidP="00C16ABF">
      <w:pPr>
        <w:spacing w:after="0" w:line="240" w:lineRule="auto"/>
      </w:pPr>
      <w:r>
        <w:separator/>
      </w:r>
    </w:p>
  </w:endnote>
  <w:endnote w:type="continuationSeparator" w:id="0">
    <w:p w14:paraId="39BFC9D6" w14:textId="77777777" w:rsidR="00464281" w:rsidRDefault="004642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E877F" w14:textId="77777777" w:rsidR="00464281" w:rsidRDefault="00464281" w:rsidP="00C16ABF">
      <w:pPr>
        <w:spacing w:after="0" w:line="240" w:lineRule="auto"/>
      </w:pPr>
      <w:r>
        <w:separator/>
      </w:r>
    </w:p>
  </w:footnote>
  <w:footnote w:type="continuationSeparator" w:id="0">
    <w:p w14:paraId="6BDAF2CA" w14:textId="77777777" w:rsidR="00464281" w:rsidRDefault="00464281" w:rsidP="00C16ABF">
      <w:pPr>
        <w:spacing w:after="0" w:line="240" w:lineRule="auto"/>
      </w:pPr>
      <w:r>
        <w:continuationSeparator/>
      </w:r>
    </w:p>
  </w:footnote>
  <w:footnote w:id="1">
    <w:p w14:paraId="31D5F69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630FDC"/>
    <w:multiLevelType w:val="hybridMultilevel"/>
    <w:tmpl w:val="2BD88BC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13F"/>
    <w:rsid w:val="000048FD"/>
    <w:rsid w:val="000077B4"/>
    <w:rsid w:val="00011103"/>
    <w:rsid w:val="0001365E"/>
    <w:rsid w:val="00015B8F"/>
    <w:rsid w:val="00022ECE"/>
    <w:rsid w:val="00037204"/>
    <w:rsid w:val="00042A51"/>
    <w:rsid w:val="00042D2E"/>
    <w:rsid w:val="00044C82"/>
    <w:rsid w:val="00070ED6"/>
    <w:rsid w:val="000742DC"/>
    <w:rsid w:val="00077873"/>
    <w:rsid w:val="00084C12"/>
    <w:rsid w:val="0009462C"/>
    <w:rsid w:val="00094B12"/>
    <w:rsid w:val="00096C46"/>
    <w:rsid w:val="000A296F"/>
    <w:rsid w:val="000A2A28"/>
    <w:rsid w:val="000A3324"/>
    <w:rsid w:val="000B192D"/>
    <w:rsid w:val="000B28EE"/>
    <w:rsid w:val="000B3E37"/>
    <w:rsid w:val="000D04B0"/>
    <w:rsid w:val="000E326C"/>
    <w:rsid w:val="000E3F79"/>
    <w:rsid w:val="000F1C57"/>
    <w:rsid w:val="000F424C"/>
    <w:rsid w:val="000F5615"/>
    <w:rsid w:val="0010129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6FAD"/>
    <w:rsid w:val="001D657B"/>
    <w:rsid w:val="001D7B54"/>
    <w:rsid w:val="001E0209"/>
    <w:rsid w:val="001E632B"/>
    <w:rsid w:val="001F2CA2"/>
    <w:rsid w:val="002144C0"/>
    <w:rsid w:val="0022477D"/>
    <w:rsid w:val="002278A9"/>
    <w:rsid w:val="002336F9"/>
    <w:rsid w:val="0024028F"/>
    <w:rsid w:val="00244ABC"/>
    <w:rsid w:val="00271AF2"/>
    <w:rsid w:val="00281FF2"/>
    <w:rsid w:val="002857DE"/>
    <w:rsid w:val="00291567"/>
    <w:rsid w:val="002A22BF"/>
    <w:rsid w:val="002A2389"/>
    <w:rsid w:val="002A671D"/>
    <w:rsid w:val="002A7E2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6379"/>
    <w:rsid w:val="00393F4B"/>
    <w:rsid w:val="003A0A5B"/>
    <w:rsid w:val="003A1176"/>
    <w:rsid w:val="003C0BAE"/>
    <w:rsid w:val="003C7C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6B9"/>
    <w:rsid w:val="00437FA2"/>
    <w:rsid w:val="00445970"/>
    <w:rsid w:val="00456770"/>
    <w:rsid w:val="0045729E"/>
    <w:rsid w:val="00461EFC"/>
    <w:rsid w:val="0046428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4EC5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1BBB"/>
    <w:rsid w:val="00543ACC"/>
    <w:rsid w:val="00565BA3"/>
    <w:rsid w:val="0056696D"/>
    <w:rsid w:val="00573EF9"/>
    <w:rsid w:val="0059484D"/>
    <w:rsid w:val="005A0855"/>
    <w:rsid w:val="005A088F"/>
    <w:rsid w:val="005A3196"/>
    <w:rsid w:val="005A5ACB"/>
    <w:rsid w:val="005C080F"/>
    <w:rsid w:val="005C55E5"/>
    <w:rsid w:val="005C696A"/>
    <w:rsid w:val="005E6E85"/>
    <w:rsid w:val="005F31D2"/>
    <w:rsid w:val="006014E1"/>
    <w:rsid w:val="0061029B"/>
    <w:rsid w:val="00617230"/>
    <w:rsid w:val="00621CE1"/>
    <w:rsid w:val="00627FC9"/>
    <w:rsid w:val="00647FA8"/>
    <w:rsid w:val="00650C5F"/>
    <w:rsid w:val="00654934"/>
    <w:rsid w:val="006620D9"/>
    <w:rsid w:val="0066507A"/>
    <w:rsid w:val="00671958"/>
    <w:rsid w:val="00675843"/>
    <w:rsid w:val="00696477"/>
    <w:rsid w:val="006A33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E3D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5007"/>
    <w:rsid w:val="008449B3"/>
    <w:rsid w:val="0085747A"/>
    <w:rsid w:val="00880F33"/>
    <w:rsid w:val="00884922"/>
    <w:rsid w:val="00885F64"/>
    <w:rsid w:val="00887C66"/>
    <w:rsid w:val="008917F9"/>
    <w:rsid w:val="008A45F7"/>
    <w:rsid w:val="008A5412"/>
    <w:rsid w:val="008C0CC0"/>
    <w:rsid w:val="008C19A9"/>
    <w:rsid w:val="008C379D"/>
    <w:rsid w:val="008C5147"/>
    <w:rsid w:val="008C5359"/>
    <w:rsid w:val="008C5363"/>
    <w:rsid w:val="008D3DFB"/>
    <w:rsid w:val="008E610E"/>
    <w:rsid w:val="008E64F4"/>
    <w:rsid w:val="008F0CA5"/>
    <w:rsid w:val="008F12C9"/>
    <w:rsid w:val="008F6E29"/>
    <w:rsid w:val="00916188"/>
    <w:rsid w:val="00917F5C"/>
    <w:rsid w:val="00923D7D"/>
    <w:rsid w:val="00946C55"/>
    <w:rsid w:val="009508DF"/>
    <w:rsid w:val="00950DAC"/>
    <w:rsid w:val="00954A07"/>
    <w:rsid w:val="00971C9C"/>
    <w:rsid w:val="00997F14"/>
    <w:rsid w:val="009A78D9"/>
    <w:rsid w:val="009C1331"/>
    <w:rsid w:val="009C3E31"/>
    <w:rsid w:val="009C54AE"/>
    <w:rsid w:val="009C788E"/>
    <w:rsid w:val="009E3B41"/>
    <w:rsid w:val="009E5C0C"/>
    <w:rsid w:val="009F2499"/>
    <w:rsid w:val="009F3C5C"/>
    <w:rsid w:val="009F4610"/>
    <w:rsid w:val="009F7C28"/>
    <w:rsid w:val="00A00ECC"/>
    <w:rsid w:val="00A155EE"/>
    <w:rsid w:val="00A17E87"/>
    <w:rsid w:val="00A2245B"/>
    <w:rsid w:val="00A30110"/>
    <w:rsid w:val="00A36899"/>
    <w:rsid w:val="00A371F6"/>
    <w:rsid w:val="00A43BF6"/>
    <w:rsid w:val="00A44E02"/>
    <w:rsid w:val="00A50309"/>
    <w:rsid w:val="00A53FA5"/>
    <w:rsid w:val="00A54817"/>
    <w:rsid w:val="00A601C8"/>
    <w:rsid w:val="00A60799"/>
    <w:rsid w:val="00A84C85"/>
    <w:rsid w:val="00A9078A"/>
    <w:rsid w:val="00A97DE1"/>
    <w:rsid w:val="00AB053C"/>
    <w:rsid w:val="00AB3D51"/>
    <w:rsid w:val="00AD1146"/>
    <w:rsid w:val="00AD27D3"/>
    <w:rsid w:val="00AD66D6"/>
    <w:rsid w:val="00AD7DE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61DD"/>
    <w:rsid w:val="00C058B4"/>
    <w:rsid w:val="00C05F44"/>
    <w:rsid w:val="00C131B5"/>
    <w:rsid w:val="00C16ABF"/>
    <w:rsid w:val="00C170AE"/>
    <w:rsid w:val="00C26CB7"/>
    <w:rsid w:val="00C324C1"/>
    <w:rsid w:val="00C34F9F"/>
    <w:rsid w:val="00C36992"/>
    <w:rsid w:val="00C56036"/>
    <w:rsid w:val="00C61DC5"/>
    <w:rsid w:val="00C67E92"/>
    <w:rsid w:val="00C70A26"/>
    <w:rsid w:val="00C766DF"/>
    <w:rsid w:val="00C94B98"/>
    <w:rsid w:val="00C95696"/>
    <w:rsid w:val="00CA2B96"/>
    <w:rsid w:val="00CA5089"/>
    <w:rsid w:val="00CB42CB"/>
    <w:rsid w:val="00CC0120"/>
    <w:rsid w:val="00CD6897"/>
    <w:rsid w:val="00CE5BAC"/>
    <w:rsid w:val="00CF25BE"/>
    <w:rsid w:val="00CF32A4"/>
    <w:rsid w:val="00CF5E04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46AF"/>
    <w:rsid w:val="00DE09C0"/>
    <w:rsid w:val="00DE4A14"/>
    <w:rsid w:val="00DF1B61"/>
    <w:rsid w:val="00DF320D"/>
    <w:rsid w:val="00DF6C3C"/>
    <w:rsid w:val="00DF71C8"/>
    <w:rsid w:val="00E129B8"/>
    <w:rsid w:val="00E21E7D"/>
    <w:rsid w:val="00E22FBC"/>
    <w:rsid w:val="00E24BF5"/>
    <w:rsid w:val="00E25338"/>
    <w:rsid w:val="00E51E44"/>
    <w:rsid w:val="00E6193B"/>
    <w:rsid w:val="00E63348"/>
    <w:rsid w:val="00E77E88"/>
    <w:rsid w:val="00E8107D"/>
    <w:rsid w:val="00E838C2"/>
    <w:rsid w:val="00E960BB"/>
    <w:rsid w:val="00EA2074"/>
    <w:rsid w:val="00EA4832"/>
    <w:rsid w:val="00EA4E9D"/>
    <w:rsid w:val="00EC4899"/>
    <w:rsid w:val="00EC54F8"/>
    <w:rsid w:val="00ED03AB"/>
    <w:rsid w:val="00ED32D2"/>
    <w:rsid w:val="00EE32DE"/>
    <w:rsid w:val="00EE5457"/>
    <w:rsid w:val="00F0250A"/>
    <w:rsid w:val="00F070AB"/>
    <w:rsid w:val="00F17567"/>
    <w:rsid w:val="00F27A7B"/>
    <w:rsid w:val="00F526AF"/>
    <w:rsid w:val="00F617C3"/>
    <w:rsid w:val="00F7066B"/>
    <w:rsid w:val="00F768F8"/>
    <w:rsid w:val="00F83B28"/>
    <w:rsid w:val="00F9553B"/>
    <w:rsid w:val="00FA46E5"/>
    <w:rsid w:val="00FB5E0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1BB8"/>
  <w15:docId w15:val="{FBBDABB0-79EF-4ADE-AA23-0C0C4B1D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41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F88E5-CF8C-4DAB-8BA1-D3DD5E30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121</TotalTime>
  <Pages>5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39</cp:revision>
  <cp:lastPrinted>2019-02-06T12:12:00Z</cp:lastPrinted>
  <dcterms:created xsi:type="dcterms:W3CDTF">2019-04-17T09:43:00Z</dcterms:created>
  <dcterms:modified xsi:type="dcterms:W3CDTF">2026-05-04T09:47:00Z</dcterms:modified>
</cp:coreProperties>
</file>